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D1" w:rsidRPr="00893631" w:rsidRDefault="005C3AD1" w:rsidP="005C3AD1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9363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แผนปฏิบัติการส่งเสริมคุณธรรมจังหวัดอุบลราชธานี ประจำปีงบประมาณ พ.ศ. </w:t>
      </w:r>
      <w:r w:rsidR="00DE37CA" w:rsidRPr="0089363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256</w:t>
      </w:r>
      <w:r w:rsidR="00DE37CA" w:rsidRPr="00893631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tbl>
      <w:tblPr>
        <w:tblStyle w:val="aa"/>
        <w:tblpPr w:leftFromText="180" w:rightFromText="180" w:vertAnchor="page" w:horzAnchor="margin" w:tblpXSpec="center" w:tblpY="2443"/>
        <w:tblW w:w="14992" w:type="dxa"/>
        <w:tblLook w:val="04A0" w:firstRow="1" w:lastRow="0" w:firstColumn="1" w:lastColumn="0" w:noHBand="0" w:noVBand="1"/>
      </w:tblPr>
      <w:tblGrid>
        <w:gridCol w:w="4361"/>
        <w:gridCol w:w="1560"/>
        <w:gridCol w:w="1327"/>
        <w:gridCol w:w="1327"/>
        <w:gridCol w:w="1739"/>
        <w:gridCol w:w="1327"/>
        <w:gridCol w:w="1327"/>
        <w:gridCol w:w="2024"/>
      </w:tblGrid>
      <w:tr w:rsidR="0095684B" w:rsidRPr="00893631" w:rsidTr="0095684B">
        <w:tc>
          <w:tcPr>
            <w:tcW w:w="4361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893631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893631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893631" w:rsidTr="0095684B">
        <w:tc>
          <w:tcPr>
            <w:tcW w:w="4361" w:type="dxa"/>
          </w:tcPr>
          <w:p w:rsidR="0095684B" w:rsidRPr="00893631" w:rsidRDefault="005C3AD1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DC778F"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โครงการขับเคลื่อนธรรมาภิบาลโดยการประเมินคุณธรรมและความโปร่งใส หน่วยงานภาครัฐในสังกัดสำนักงานสาธารณสุ</w:t>
            </w:r>
            <w:r w:rsidR="00DE37CA"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ขจังหวัดอุบลราชธานี ประจำปี 256</w:t>
            </w:r>
            <w:r w:rsidR="00DE37CA" w:rsidRPr="0089363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DC778F"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</w:p>
          <w:p w:rsidR="00B37D5C" w:rsidRPr="00893631" w:rsidRDefault="00B37D5C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บุลากรผู้รับผิดชอบงานธรรมาภิบา</w:t>
            </w:r>
            <w:bookmarkStart w:id="0" w:name="_GoBack"/>
            <w:bookmarkEnd w:id="0"/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 ใน ระดับอำเภอ(สสอ./รพศ/รพท/รพช/สสจ.อบ.) รวม  </w:t>
            </w:r>
            <w:r w:rsidRPr="00893631">
              <w:rPr>
                <w:rFonts w:ascii="TH SarabunIT๙" w:hAnsi="TH SarabunIT๙" w:cs="TH SarabunIT๙"/>
                <w:sz w:val="32"/>
                <w:szCs w:val="32"/>
              </w:rPr>
              <w:t xml:space="preserve">120 </w:t>
            </w: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327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120 คน</w:t>
            </w:r>
          </w:p>
        </w:tc>
        <w:tc>
          <w:tcPr>
            <w:tcW w:w="1327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893631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</w:p>
        </w:tc>
        <w:tc>
          <w:tcPr>
            <w:tcW w:w="1739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(สสอ./รพศ/รพท/รพช/สสจ.อบ.)</w:t>
            </w:r>
          </w:p>
        </w:tc>
        <w:tc>
          <w:tcPr>
            <w:tcW w:w="1327" w:type="dxa"/>
          </w:tcPr>
          <w:p w:rsidR="0095684B" w:rsidRPr="00893631" w:rsidRDefault="00DE37CA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ธ.ค.6</w:t>
            </w:r>
            <w:r w:rsidRPr="0089363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DC778F"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,ส.ค.6</w:t>
            </w:r>
            <w:r w:rsidRPr="0089363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</w:rPr>
              <w:t>125,000</w:t>
            </w:r>
          </w:p>
        </w:tc>
        <w:tc>
          <w:tcPr>
            <w:tcW w:w="2024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งานธรรมาภิบาล</w:t>
            </w:r>
          </w:p>
        </w:tc>
      </w:tr>
      <w:tr w:rsidR="0095684B" w:rsidRPr="00893631" w:rsidTr="0095684B">
        <w:tc>
          <w:tcPr>
            <w:tcW w:w="4361" w:type="dxa"/>
          </w:tcPr>
          <w:p w:rsidR="0095684B" w:rsidRPr="00893631" w:rsidRDefault="005C3AD1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DC778F"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โครงการพัฒนาภาคีเครือข่ายคุณธรรมจริยธรรมสำนักงานสาธารณสุ</w:t>
            </w:r>
            <w:r w:rsidR="00DE37CA"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ขจังหวัดอุบลราชธานี ประจำปี 256</w:t>
            </w:r>
            <w:r w:rsidR="00DE37CA" w:rsidRPr="0089363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DC778F"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</w:p>
          <w:p w:rsidR="00B37D5C" w:rsidRPr="00893631" w:rsidRDefault="00B37D5C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บุลากรผู้รับผิดชอบงานจริธรรม ระดับอำเภอ(สสอ./รพศ/รพท/รพช/สสจ.อบ.) รวม  100 คน</w:t>
            </w:r>
          </w:p>
        </w:tc>
        <w:tc>
          <w:tcPr>
            <w:tcW w:w="1327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100 คน</w:t>
            </w:r>
          </w:p>
        </w:tc>
        <w:tc>
          <w:tcPr>
            <w:tcW w:w="1327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893631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</w:p>
        </w:tc>
        <w:tc>
          <w:tcPr>
            <w:tcW w:w="1739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(สสอ./รพศ/รพท/รพช/สสจ.อบ.)</w:t>
            </w:r>
          </w:p>
        </w:tc>
        <w:tc>
          <w:tcPr>
            <w:tcW w:w="1327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ก.ค.-ก.ย.6</w:t>
            </w:r>
            <w:r w:rsidR="00DE37CA" w:rsidRPr="0089363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14,000</w:t>
            </w:r>
          </w:p>
        </w:tc>
        <w:tc>
          <w:tcPr>
            <w:tcW w:w="2024" w:type="dxa"/>
          </w:tcPr>
          <w:p w:rsidR="0095684B" w:rsidRPr="00893631" w:rsidRDefault="00DC778F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93631">
              <w:rPr>
                <w:rFonts w:ascii="TH SarabunIT๙" w:hAnsi="TH SarabunIT๙" w:cs="TH SarabunIT๙"/>
                <w:sz w:val="32"/>
                <w:szCs w:val="32"/>
                <w:cs/>
              </w:rPr>
              <w:t>งานธรรมาภิบาล</w:t>
            </w:r>
          </w:p>
        </w:tc>
      </w:tr>
    </w:tbl>
    <w:p w:rsidR="00C87E7C" w:rsidRPr="00893631" w:rsidRDefault="00DC778F" w:rsidP="00DE60C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93631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สำนักงานสาธารณสุขจังหวัดอุบลราชธานี</w:t>
      </w:r>
    </w:p>
    <w:sectPr w:rsidR="00C87E7C" w:rsidRPr="00893631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A6D" w:rsidRDefault="003B7A6D">
      <w:r>
        <w:separator/>
      </w:r>
    </w:p>
  </w:endnote>
  <w:endnote w:type="continuationSeparator" w:id="0">
    <w:p w:rsidR="003B7A6D" w:rsidRDefault="003B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A6D" w:rsidRDefault="003B7A6D">
      <w:r>
        <w:separator/>
      </w:r>
    </w:p>
  </w:footnote>
  <w:footnote w:type="continuationSeparator" w:id="0">
    <w:p w:rsidR="003B7A6D" w:rsidRDefault="003B7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6A0E50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6A0E50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6A0E50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DC778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6A0E50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41424"/>
    <w:rsid w:val="0006583D"/>
    <w:rsid w:val="000D658D"/>
    <w:rsid w:val="00107DC9"/>
    <w:rsid w:val="001110A5"/>
    <w:rsid w:val="0011643D"/>
    <w:rsid w:val="00135E02"/>
    <w:rsid w:val="00144D3A"/>
    <w:rsid w:val="00150596"/>
    <w:rsid w:val="00193FB7"/>
    <w:rsid w:val="001F5E85"/>
    <w:rsid w:val="00234405"/>
    <w:rsid w:val="002747A4"/>
    <w:rsid w:val="002974C7"/>
    <w:rsid w:val="002E1EB8"/>
    <w:rsid w:val="003126D7"/>
    <w:rsid w:val="00337BB7"/>
    <w:rsid w:val="00387B20"/>
    <w:rsid w:val="003B0B81"/>
    <w:rsid w:val="003B1134"/>
    <w:rsid w:val="003B69BB"/>
    <w:rsid w:val="003B7A6D"/>
    <w:rsid w:val="00410248"/>
    <w:rsid w:val="004470AA"/>
    <w:rsid w:val="004B2D68"/>
    <w:rsid w:val="004B4D7E"/>
    <w:rsid w:val="004C53C8"/>
    <w:rsid w:val="004F6489"/>
    <w:rsid w:val="00553594"/>
    <w:rsid w:val="005C3AD1"/>
    <w:rsid w:val="005F4EE0"/>
    <w:rsid w:val="006255A5"/>
    <w:rsid w:val="006A0E50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6677E"/>
    <w:rsid w:val="008720A2"/>
    <w:rsid w:val="00893631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835DF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37CA"/>
    <w:rsid w:val="00DE60C3"/>
    <w:rsid w:val="00E341D5"/>
    <w:rsid w:val="00E537F1"/>
    <w:rsid w:val="00E91697"/>
    <w:rsid w:val="00EB0F1C"/>
    <w:rsid w:val="00EE0C32"/>
    <w:rsid w:val="00F116A9"/>
    <w:rsid w:val="00F23720"/>
    <w:rsid w:val="00F57925"/>
    <w:rsid w:val="00F65D4C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50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C3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C3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2019-12-24T03:49:00Z</cp:lastPrinted>
  <dcterms:created xsi:type="dcterms:W3CDTF">2020-12-09T04:40:00Z</dcterms:created>
  <dcterms:modified xsi:type="dcterms:W3CDTF">2020-12-21T08:06:00Z</dcterms:modified>
</cp:coreProperties>
</file>